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FF20F" w14:textId="0EF1D585" w:rsidR="000B1F1D" w:rsidRPr="00610FC8" w:rsidRDefault="000B1F1D" w:rsidP="000B1F1D">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r>
      <w:r w:rsidR="00B60E27" w:rsidRPr="00B60E27">
        <w:rPr>
          <w:rFonts w:ascii="Arial" w:hAnsi="Arial" w:cs="Arial"/>
          <w:b/>
          <w:sz w:val="22"/>
          <w:szCs w:val="22"/>
        </w:rPr>
        <w:t>S3-253491</w:t>
      </w:r>
    </w:p>
    <w:p w14:paraId="3E4610DA" w14:textId="77777777" w:rsidR="00EE33A2" w:rsidRPr="00872560" w:rsidRDefault="000B1F1D" w:rsidP="000B1F1D">
      <w:pPr>
        <w:pStyle w:val="Header"/>
        <w:rPr>
          <w:b w:val="0"/>
          <w:bCs/>
          <w:noProof/>
          <w:sz w:val="24"/>
        </w:rPr>
      </w:pPr>
      <w:r w:rsidRPr="000B1F1D">
        <w:rPr>
          <w:rFonts w:cs="Arial"/>
          <w:sz w:val="22"/>
          <w:szCs w:val="22"/>
        </w:rPr>
        <w:t>Wuhan, China, 13 – 17 October</w:t>
      </w:r>
      <w:r w:rsidRPr="00610FC8">
        <w:rPr>
          <w:rFonts w:cs="Arial"/>
          <w:bCs/>
          <w:sz w:val="22"/>
          <w:szCs w:val="22"/>
        </w:rPr>
        <w:t xml:space="preserve"> 2025</w:t>
      </w:r>
    </w:p>
    <w:p w14:paraId="21014826" w14:textId="77777777" w:rsidR="0010401F" w:rsidRDefault="0010401F">
      <w:pPr>
        <w:keepNext/>
        <w:pBdr>
          <w:bottom w:val="single" w:sz="4" w:space="1" w:color="auto"/>
        </w:pBdr>
        <w:tabs>
          <w:tab w:val="right" w:pos="9639"/>
        </w:tabs>
        <w:outlineLvl w:val="0"/>
        <w:rPr>
          <w:rFonts w:ascii="Arial" w:hAnsi="Arial" w:cs="Arial"/>
          <w:b/>
          <w:sz w:val="24"/>
        </w:rPr>
      </w:pPr>
    </w:p>
    <w:p w14:paraId="4939A22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D0A93">
        <w:rPr>
          <w:rFonts w:ascii="Arial" w:hAnsi="Arial"/>
          <w:b/>
          <w:lang w:val="en-US"/>
        </w:rPr>
        <w:t>Ericsson</w:t>
      </w:r>
    </w:p>
    <w:p w14:paraId="430FD0BF" w14:textId="7D72DA4F" w:rsidR="00C022E3" w:rsidRDefault="00C022E3">
      <w:pPr>
        <w:keepNext/>
        <w:tabs>
          <w:tab w:val="left" w:pos="2127"/>
        </w:tabs>
        <w:spacing w:after="0"/>
        <w:ind w:left="2126" w:hanging="2126"/>
        <w:outlineLvl w:val="0"/>
        <w:rPr>
          <w:rFonts w:ascii="Arial" w:hAnsi="Arial"/>
          <w:b/>
        </w:rPr>
      </w:pPr>
      <w:r w:rsidRPr="00B56652">
        <w:rPr>
          <w:rFonts w:ascii="Arial" w:hAnsi="Arial" w:cs="Arial"/>
          <w:b/>
        </w:rPr>
        <w:t>Title:</w:t>
      </w:r>
      <w:r w:rsidRPr="00B56652">
        <w:rPr>
          <w:rFonts w:ascii="Arial" w:hAnsi="Arial" w:cs="Arial"/>
          <w:b/>
        </w:rPr>
        <w:tab/>
      </w:r>
      <w:r w:rsidR="00266694" w:rsidRPr="00B56652">
        <w:rPr>
          <w:rFonts w:ascii="Arial" w:hAnsi="Arial" w:cs="Arial"/>
          <w:b/>
        </w:rPr>
        <w:t xml:space="preserve">Discussion paper on sending an LS to IETF to expedite their work on </w:t>
      </w:r>
      <w:r w:rsidR="00322F82" w:rsidRPr="00B56652">
        <w:rPr>
          <w:rFonts w:ascii="Arial" w:hAnsi="Arial" w:cs="Arial"/>
          <w:b/>
        </w:rPr>
        <w:t xml:space="preserve">using </w:t>
      </w:r>
      <w:r w:rsidR="00266694" w:rsidRPr="00B56652">
        <w:rPr>
          <w:rFonts w:ascii="Arial" w:hAnsi="Arial" w:cs="Arial"/>
          <w:b/>
        </w:rPr>
        <w:t>PQ</w:t>
      </w:r>
      <w:r w:rsidR="001F01A7" w:rsidRPr="00B56652">
        <w:rPr>
          <w:rFonts w:ascii="Arial" w:hAnsi="Arial" w:cs="Arial"/>
          <w:b/>
        </w:rPr>
        <w:t xml:space="preserve"> and PQT algorithms in IETF Protocols </w:t>
      </w:r>
      <w:r w:rsidR="00184BEB" w:rsidRPr="00B56652">
        <w:rPr>
          <w:rFonts w:ascii="Arial" w:hAnsi="Arial" w:cs="Arial"/>
          <w:b/>
        </w:rPr>
        <w:t>used by 3GPP</w:t>
      </w:r>
    </w:p>
    <w:p w14:paraId="50C809E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A4733">
        <w:rPr>
          <w:rFonts w:ascii="Arial" w:hAnsi="Arial"/>
          <w:b/>
          <w:lang w:eastAsia="zh-CN"/>
        </w:rPr>
        <w:t>Endorsement</w:t>
      </w:r>
    </w:p>
    <w:p w14:paraId="2530A695" w14:textId="0AB4EC9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75E20" w:rsidRPr="00E20281">
        <w:rPr>
          <w:rFonts w:ascii="Arial" w:hAnsi="Arial"/>
          <w:b/>
        </w:rPr>
        <w:t>5.</w:t>
      </w:r>
      <w:r w:rsidR="003A2F93" w:rsidRPr="00E20281">
        <w:rPr>
          <w:rFonts w:ascii="Arial" w:hAnsi="Arial"/>
          <w:b/>
        </w:rPr>
        <w:t>2</w:t>
      </w:r>
      <w:r w:rsidR="00B75E20" w:rsidRPr="00E20281">
        <w:rPr>
          <w:rFonts w:ascii="Arial" w:hAnsi="Arial"/>
          <w:b/>
        </w:rPr>
        <w:t>.1</w:t>
      </w:r>
    </w:p>
    <w:p w14:paraId="5673566E" w14:textId="77777777" w:rsidR="00C022E3" w:rsidRDefault="00C022E3">
      <w:pPr>
        <w:pStyle w:val="Heading1"/>
      </w:pPr>
      <w:r>
        <w:t>1</w:t>
      </w:r>
      <w:r>
        <w:tab/>
        <w:t>Decision/action requested</w:t>
      </w:r>
    </w:p>
    <w:p w14:paraId="21C78B8F" w14:textId="588195F9" w:rsidR="00C022E3" w:rsidRDefault="0037356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document proposes to </w:t>
      </w:r>
      <w:proofErr w:type="spellStart"/>
      <w:proofErr w:type="gramStart"/>
      <w:r w:rsidR="00E20281">
        <w:rPr>
          <w:b/>
          <w:i/>
        </w:rPr>
        <w:t>sent</w:t>
      </w:r>
      <w:proofErr w:type="spellEnd"/>
      <w:proofErr w:type="gramEnd"/>
      <w:r w:rsidR="00E20281">
        <w:rPr>
          <w:b/>
          <w:i/>
        </w:rPr>
        <w:t xml:space="preserve"> an LS to IETF</w:t>
      </w:r>
    </w:p>
    <w:p w14:paraId="7F41BF5E" w14:textId="77777777" w:rsidR="00C022E3" w:rsidRDefault="00C022E3">
      <w:pPr>
        <w:pStyle w:val="Heading1"/>
      </w:pPr>
      <w:r>
        <w:t>2</w:t>
      </w:r>
      <w:r>
        <w:tab/>
        <w:t>References</w:t>
      </w:r>
    </w:p>
    <w:p w14:paraId="0FA85262" w14:textId="77777777" w:rsidR="003B2A12" w:rsidRDefault="000138A0" w:rsidP="000138A0">
      <w:pPr>
        <w:pStyle w:val="EX"/>
      </w:pPr>
      <w:r w:rsidRPr="00673CE1">
        <w:t>[</w:t>
      </w:r>
      <w:r>
        <w:t>X1</w:t>
      </w:r>
      <w:r w:rsidRPr="00673CE1">
        <w:t>]</w:t>
      </w:r>
      <w:r>
        <w:tab/>
      </w:r>
      <w:r w:rsidRPr="00673CE1">
        <w:t>EU, Roadmap for the Transition to Post-Quantum Cryptography</w:t>
      </w:r>
      <w:r w:rsidRPr="00673CE1">
        <w:br/>
      </w:r>
      <w:hyperlink r:id="rId12" w:history="1">
        <w:r w:rsidRPr="00673CE1">
          <w:t>https://digital-strategy.ec.europa.eu/en/news/eu-reinforces-its-cybersecurity-post-quantum-cryptography</w:t>
        </w:r>
      </w:hyperlink>
    </w:p>
    <w:p w14:paraId="2C50CB45" w14:textId="721E4E22" w:rsidR="000138A0" w:rsidRPr="00673CE1" w:rsidRDefault="000138A0" w:rsidP="000138A0">
      <w:pPr>
        <w:pStyle w:val="EX"/>
      </w:pPr>
      <w:r w:rsidRPr="00673CE1">
        <w:t>[</w:t>
      </w:r>
      <w:r>
        <w:t>X2</w:t>
      </w:r>
      <w:r w:rsidRPr="00673CE1">
        <w:t>]</w:t>
      </w:r>
      <w:r>
        <w:tab/>
      </w:r>
      <w:r w:rsidRPr="00673CE1">
        <w:t>UK NCSC, Timelines for migration to post-quantum cryptography</w:t>
      </w:r>
      <w:r w:rsidRPr="00673CE1">
        <w:br/>
      </w:r>
      <w:hyperlink r:id="rId13" w:history="1">
        <w:r w:rsidRPr="00673CE1">
          <w:t>https://www.ncsc.gov.uk/guidance/pqc-migration-timelines</w:t>
        </w:r>
      </w:hyperlink>
    </w:p>
    <w:p w14:paraId="3292DADA" w14:textId="77777777" w:rsidR="000138A0" w:rsidRPr="00673CE1" w:rsidRDefault="000138A0" w:rsidP="000138A0">
      <w:pPr>
        <w:pStyle w:val="EX"/>
      </w:pPr>
      <w:r w:rsidRPr="00673CE1">
        <w:t>[</w:t>
      </w:r>
      <w:r>
        <w:t>X3</w:t>
      </w:r>
      <w:r w:rsidRPr="00673CE1">
        <w:t>]</w:t>
      </w:r>
      <w:r>
        <w:tab/>
      </w:r>
      <w:r w:rsidRPr="00673CE1">
        <w:t>NSA, Commercial National Security Algorithm Suite 2.0</w:t>
      </w:r>
      <w:r w:rsidRPr="00673CE1">
        <w:br/>
      </w:r>
      <w:hyperlink r:id="rId14" w:history="1">
        <w:r w:rsidRPr="00673CE1">
          <w:t>https://media.defense.gov/2022/Sep/07/2003071836/-1/-1/0/CSI_CNSA_2.0_FAQ_.PDF</w:t>
        </w:r>
      </w:hyperlink>
    </w:p>
    <w:p w14:paraId="46E2AD4B" w14:textId="77777777" w:rsidR="000138A0" w:rsidRPr="005A7261" w:rsidRDefault="000138A0" w:rsidP="000138A0">
      <w:pPr>
        <w:pStyle w:val="EX"/>
        <w:rPr>
          <w:lang w:val="sv-SE"/>
        </w:rPr>
      </w:pPr>
      <w:r w:rsidRPr="005A7261">
        <w:rPr>
          <w:lang w:val="sv-SE"/>
        </w:rPr>
        <w:t>[X</w:t>
      </w:r>
      <w:r>
        <w:rPr>
          <w:lang w:val="sv-SE"/>
        </w:rPr>
        <w:t>4</w:t>
      </w:r>
      <w:r w:rsidRPr="005A7261">
        <w:rPr>
          <w:lang w:val="sv-SE"/>
        </w:rPr>
        <w:t>]</w:t>
      </w:r>
      <w:r w:rsidRPr="005A7261">
        <w:rPr>
          <w:lang w:val="sv-SE"/>
        </w:rPr>
        <w:tab/>
        <w:t>ANSSI, Guide des Mécanismes cryptoraphiques</w:t>
      </w:r>
      <w:r w:rsidRPr="005A7261">
        <w:rPr>
          <w:lang w:val="sv-SE"/>
        </w:rPr>
        <w:br/>
      </w:r>
      <w:r>
        <w:fldChar w:fldCharType="begin"/>
      </w:r>
      <w:r w:rsidRPr="00B60E27">
        <w:rPr>
          <w:lang w:val="sv-SE"/>
        </w:rPr>
        <w:instrText>HYPERLINK "https://cyber.gouv.fr/sites/default/files/2021/03/anssi-guide-mecanismes_crypto-2.04.pdf" \h</w:instrText>
      </w:r>
      <w:r>
        <w:fldChar w:fldCharType="separate"/>
      </w:r>
      <w:r w:rsidRPr="005A7261">
        <w:rPr>
          <w:lang w:val="sv-SE"/>
        </w:rPr>
        <w:t>https://cyber.gouv.fr/sites/default/files/2021/03/anssi-guide-mecanismes_crypto-2.04.pdf</w:t>
      </w:r>
      <w:r>
        <w:fldChar w:fldCharType="end"/>
      </w:r>
    </w:p>
    <w:p w14:paraId="011EF6C2" w14:textId="77777777" w:rsidR="000138A0" w:rsidRPr="00673CE1" w:rsidRDefault="000138A0" w:rsidP="000138A0">
      <w:pPr>
        <w:pStyle w:val="EX"/>
      </w:pPr>
      <w:r w:rsidRPr="00673CE1">
        <w:t>[</w:t>
      </w:r>
      <w:r>
        <w:t>X5</w:t>
      </w:r>
      <w:r w:rsidRPr="00673CE1">
        <w:t>]</w:t>
      </w:r>
      <w:r>
        <w:tab/>
      </w:r>
      <w:r w:rsidRPr="00673CE1">
        <w:t>ASD, Guidelines for cryptography</w:t>
      </w:r>
      <w:r w:rsidRPr="00673CE1">
        <w:br/>
      </w:r>
      <w:hyperlink r:id="rId15" w:history="1">
        <w:r w:rsidRPr="00673CE1">
          <w:t>https://cyber.gouv.fr/sites/default/files/2021/03/anssi-guide-mecanismes_crypto-2.04.pdf</w:t>
        </w:r>
      </w:hyperlink>
    </w:p>
    <w:p w14:paraId="1BED2228" w14:textId="77777777" w:rsidR="000138A0" w:rsidRPr="00673CE1" w:rsidRDefault="000138A0" w:rsidP="000138A0">
      <w:pPr>
        <w:pStyle w:val="EX"/>
      </w:pPr>
      <w:r w:rsidRPr="00673CE1">
        <w:t>[</w:t>
      </w:r>
      <w:r>
        <w:t>X6</w:t>
      </w:r>
      <w:r w:rsidRPr="00673CE1">
        <w:t>]</w:t>
      </w:r>
      <w:r>
        <w:tab/>
      </w:r>
      <w:r w:rsidRPr="00673CE1">
        <w:t>Canadian Centre for Cyber Security, Roadmap for the migration to post-quantum cryptography</w:t>
      </w:r>
      <w:r w:rsidRPr="00673CE1">
        <w:br/>
      </w:r>
      <w:hyperlink r:id="rId16" w:history="1">
        <w:r w:rsidRPr="00673CE1">
          <w:t>https://www.cyber.gc.ca/en/guidance/roadmap-migration-post-quantum-cryptography-government-canada-itsm40001</w:t>
        </w:r>
      </w:hyperlink>
    </w:p>
    <w:p w14:paraId="73441C6A" w14:textId="77777777" w:rsidR="000138A0" w:rsidRPr="00673CE1" w:rsidRDefault="000138A0" w:rsidP="000138A0">
      <w:pPr>
        <w:pStyle w:val="EX"/>
      </w:pPr>
      <w:r w:rsidRPr="00673CE1">
        <w:t>[</w:t>
      </w:r>
      <w:r>
        <w:t>X7</w:t>
      </w:r>
      <w:r w:rsidRPr="00673CE1">
        <w:t>]</w:t>
      </w:r>
      <w:r>
        <w:tab/>
      </w:r>
      <w:r w:rsidRPr="00673CE1">
        <w:t xml:space="preserve">Swedish NCSC, </w:t>
      </w:r>
      <w:proofErr w:type="spellStart"/>
      <w:r w:rsidRPr="00673CE1">
        <w:t>Kvantsäker</w:t>
      </w:r>
      <w:proofErr w:type="spellEnd"/>
      <w:r w:rsidRPr="00673CE1">
        <w:t xml:space="preserve"> </w:t>
      </w:r>
      <w:proofErr w:type="spellStart"/>
      <w:r w:rsidRPr="00673CE1">
        <w:t>kryptografi</w:t>
      </w:r>
      <w:proofErr w:type="spellEnd"/>
      <w:r>
        <w:br/>
      </w:r>
      <w:hyperlink r:id="rId17">
        <w:r w:rsidRPr="00673CE1">
          <w:t>https://www.ncsc.se/sv/aktuellt/kvantsaker-kryptografi/</w:t>
        </w:r>
      </w:hyperlink>
    </w:p>
    <w:p w14:paraId="17030995" w14:textId="77777777" w:rsidR="000138A0" w:rsidRPr="00673CE1" w:rsidRDefault="000138A0" w:rsidP="000138A0">
      <w:pPr>
        <w:pStyle w:val="EX"/>
      </w:pPr>
      <w:r w:rsidRPr="00673CE1">
        <w:t>[</w:t>
      </w:r>
      <w:r>
        <w:t>X8</w:t>
      </w:r>
      <w:r w:rsidRPr="00673CE1">
        <w:t>]</w:t>
      </w:r>
      <w:r>
        <w:tab/>
      </w:r>
      <w:r w:rsidRPr="00673CE1">
        <w:t>NSM Cryptographic Recommendations</w:t>
      </w:r>
      <w:r w:rsidRPr="00673CE1">
        <w:br/>
      </w:r>
      <w:hyperlink r:id="rId18" w:history="1">
        <w:r w:rsidRPr="00673CE1">
          <w:t>https://nsm.no/getfile.php/1314334-1742808614/NSM/Filer/Dokumenter/Veiledere/NSM%20Cryptographic%20Recommendations%202025.pdf</w:t>
        </w:r>
      </w:hyperlink>
    </w:p>
    <w:p w14:paraId="6A9346C2" w14:textId="77777777" w:rsidR="000138A0" w:rsidRDefault="000138A0" w:rsidP="000138A0">
      <w:pPr>
        <w:pStyle w:val="EX"/>
      </w:pPr>
      <w:r w:rsidRPr="00673CE1">
        <w:t>[</w:t>
      </w:r>
      <w:r>
        <w:t>X9</w:t>
      </w:r>
      <w:r w:rsidRPr="00673CE1">
        <w:t>]</w:t>
      </w:r>
      <w:r>
        <w:tab/>
      </w:r>
      <w:r w:rsidRPr="00673CE1">
        <w:t>AIVD, The PQC Migration Handbook</w:t>
      </w:r>
      <w:r w:rsidRPr="00673CE1">
        <w:br/>
      </w:r>
      <w:hyperlink r:id="rId19" w:history="1">
        <w:r w:rsidRPr="00673CE1">
          <w:t>https://english.aivd.nl/binaries/aivd-en/documenten/publications/2024/12/3/the-pqc-migration-handbook/The+PQC+Migration+Handbook+.pdf</w:t>
        </w:r>
      </w:hyperlink>
    </w:p>
    <w:p w14:paraId="2F0E7212" w14:textId="77777777" w:rsidR="000138A0" w:rsidRDefault="000138A0" w:rsidP="000138A0">
      <w:pPr>
        <w:pStyle w:val="EX"/>
        <w:spacing w:after="0"/>
      </w:pPr>
      <w:r w:rsidRPr="00673CE1">
        <w:t>[</w:t>
      </w:r>
      <w:r>
        <w:t>X10</w:t>
      </w:r>
      <w:r w:rsidRPr="00673CE1">
        <w:t>]</w:t>
      </w:r>
      <w:r>
        <w:tab/>
        <w:t>3GPP, Release Timeline</w:t>
      </w:r>
      <w:r w:rsidRPr="00673CE1">
        <w:br/>
      </w:r>
      <w:hyperlink r:id="rId20" w:history="1">
        <w:r w:rsidRPr="00AB5D3B">
          <w:rPr>
            <w:rStyle w:val="Hyperlink"/>
          </w:rPr>
          <w:t>https://www.3gpp.org/specifications-technologies/releases/release-20</w:t>
        </w:r>
      </w:hyperlink>
    </w:p>
    <w:p w14:paraId="08560020" w14:textId="150D61C2" w:rsidR="0037356F" w:rsidRPr="0037356F" w:rsidRDefault="0037356F" w:rsidP="000138A0">
      <w:pPr>
        <w:pStyle w:val="Reference"/>
        <w:ind w:left="0" w:firstLine="0"/>
        <w:rPr>
          <w:color w:val="FF0000"/>
        </w:rPr>
      </w:pPr>
      <w:r w:rsidRPr="0037356F">
        <w:rPr>
          <w:color w:val="FF0000"/>
        </w:rPr>
        <w:tab/>
      </w:r>
    </w:p>
    <w:p w14:paraId="664F8638" w14:textId="77777777" w:rsidR="00C022E3" w:rsidRDefault="00C022E3">
      <w:pPr>
        <w:pStyle w:val="Heading1"/>
      </w:pPr>
      <w:r>
        <w:t>3</w:t>
      </w:r>
      <w:r>
        <w:tab/>
        <w:t>Rationale</w:t>
      </w:r>
    </w:p>
    <w:p w14:paraId="3B2D29D6" w14:textId="440F5471" w:rsidR="00D72CF5" w:rsidRDefault="00800D80" w:rsidP="00D72CF5">
      <w:r>
        <w:rPr>
          <w:iCs/>
          <w:lang w:val="en-US"/>
        </w:rPr>
        <w:t xml:space="preserve"> </w:t>
      </w:r>
      <w:r w:rsidR="00D72CF5">
        <w:t>Countries and agencies around the world are generally aligned on the need to migrate to Post</w:t>
      </w:r>
      <w:r w:rsidR="00A44EAA">
        <w:t>-</w:t>
      </w:r>
      <w:r w:rsidR="00D72CF5">
        <w:t xml:space="preserve">Quantum Cryptography (PQC). The common recommendation is to complete migration for high priority systems by around 2030 and for all systems by approximately 2035. Examples of government-issued PQC migration timelines can be found in </w:t>
      </w:r>
      <w:r w:rsidR="00D72CF5" w:rsidRPr="00203ED3">
        <w:t>[8,</w:t>
      </w:r>
      <w:r w:rsidR="00D72CF5">
        <w:rPr>
          <w:highlight w:val="yellow"/>
        </w:rPr>
        <w:t xml:space="preserve"> </w:t>
      </w:r>
      <w:r w:rsidR="00D72CF5" w:rsidRPr="00F0447E">
        <w:rPr>
          <w:highlight w:val="yellow"/>
        </w:rPr>
        <w:t>X</w:t>
      </w:r>
      <w:r w:rsidR="00D72CF5">
        <w:rPr>
          <w:highlight w:val="yellow"/>
        </w:rPr>
        <w:t>1</w:t>
      </w:r>
      <w:r w:rsidR="00D72CF5" w:rsidRPr="00F0447E">
        <w:rPr>
          <w:highlight w:val="yellow"/>
        </w:rPr>
        <w:t>–X</w:t>
      </w:r>
      <w:r w:rsidR="00D72CF5">
        <w:rPr>
          <w:highlight w:val="yellow"/>
        </w:rPr>
        <w:t>9</w:t>
      </w:r>
      <w:r w:rsidR="00D72CF5" w:rsidRPr="00F0447E">
        <w:rPr>
          <w:highlight w:val="yellow"/>
        </w:rPr>
        <w:t>]</w:t>
      </w:r>
      <w:r w:rsidR="00D72CF5">
        <w:t xml:space="preserve">.  Whether a system is high priority or not is determined by a variety of factors such as how long the data needs to remain confidentiality protected and what level of risk is the data owner willing to bear. Some parts of telecommunications systems may be assessed by the network operator to be of high priority. </w:t>
      </w:r>
    </w:p>
    <w:p w14:paraId="4EAAB981" w14:textId="77777777" w:rsidR="00D72CF5" w:rsidRDefault="00D72CF5" w:rsidP="00D72CF5">
      <w:r>
        <w:t>Although the migration of signature-based authentication in protocols such as TLS and IPsec is typically not prioritized for transition until 2035, transitioning Public Key Infrastructures (PKI), which are necessary to support signature-based authentication, often takes a decade or more, making it critical to begin their transition almost immediately.</w:t>
      </w:r>
    </w:p>
    <w:p w14:paraId="069B5DA3" w14:textId="77777777" w:rsidR="00D72CF5" w:rsidRDefault="00D72CF5" w:rsidP="00D72CF5">
      <w:r>
        <w:lastRenderedPageBreak/>
        <w:t>Furthermore, it is important to note that the above timelines</w:t>
      </w:r>
      <w:r w:rsidRPr="00D547A3">
        <w:t xml:space="preserve"> apply to</w:t>
      </w:r>
      <w:r>
        <w:t xml:space="preserve"> </w:t>
      </w:r>
      <w:r w:rsidRPr="00D547A3">
        <w:t>deployments. For full PQC adoption in deployed systems, it is essential that standards are</w:t>
      </w:r>
      <w:r>
        <w:t xml:space="preserve"> </w:t>
      </w:r>
      <w:r w:rsidRPr="00D547A3">
        <w:t>updated, and stable implementations are made available well in advance of those deployment</w:t>
      </w:r>
      <w:r>
        <w:t xml:space="preserve"> </w:t>
      </w:r>
      <w:r w:rsidRPr="00D547A3">
        <w:t>milestones. The timelines for different stakeholders in the ecosystem, such as standards</w:t>
      </w:r>
      <w:r>
        <w:t xml:space="preserve"> </w:t>
      </w:r>
      <w:r w:rsidRPr="00D547A3">
        <w:t>development organizations (SDO), equipment vendors, and operators deploying the systems are</w:t>
      </w:r>
      <w:r>
        <w:t xml:space="preserve"> </w:t>
      </w:r>
      <w:r w:rsidRPr="00D547A3">
        <w:t>inherently different. Standards bodies need to finalize specifications early, vendors need sufficient</w:t>
      </w:r>
      <w:r>
        <w:t xml:space="preserve"> </w:t>
      </w:r>
      <w:r w:rsidRPr="00D547A3">
        <w:t>lead time to implement, test, and certify solutions, and only then can large-scale deployments take</w:t>
      </w:r>
      <w:r>
        <w:t xml:space="preserve"> </w:t>
      </w:r>
      <w:r w:rsidRPr="00D547A3">
        <w:t xml:space="preserve">place. </w:t>
      </w:r>
    </w:p>
    <w:p w14:paraId="1163EC8B" w14:textId="77777777" w:rsidR="00D72CF5" w:rsidRDefault="00D72CF5" w:rsidP="00D72CF5">
      <w:r>
        <w:t>Since 3GPP Rel-20 specification is expected to be frozen in the mid-2027 [</w:t>
      </w:r>
      <w:r w:rsidRPr="00BB5239">
        <w:rPr>
          <w:highlight w:val="yellow"/>
        </w:rPr>
        <w:t>X10</w:t>
      </w:r>
      <w:r>
        <w:t xml:space="preserve">], Rel-21 specification can be expected to be completed in the beginning of 2029 at the earliest. So, postponing normative work on PQC migration to Rel-21 would hinder vendors and operators in meeting the recommended 2030 timelines for high priority systems, and therefore future work plan in 3GPP will need to take this into account. </w:t>
      </w:r>
    </w:p>
    <w:p w14:paraId="5AC48C90" w14:textId="15B4B25A" w:rsidR="00F53C41" w:rsidRDefault="001C3A7E">
      <w:r>
        <w:t xml:space="preserve">3GPP </w:t>
      </w:r>
      <w:r w:rsidR="0095247F">
        <w:t xml:space="preserve">specifications </w:t>
      </w:r>
      <w:r>
        <w:t>heavily rel</w:t>
      </w:r>
      <w:r w:rsidR="00CB6B7E">
        <w:t>y</w:t>
      </w:r>
      <w:r>
        <w:t xml:space="preserve"> on </w:t>
      </w:r>
      <w:r w:rsidR="00493929">
        <w:t xml:space="preserve">IETF </w:t>
      </w:r>
      <w:r w:rsidR="00D97AD4">
        <w:t xml:space="preserve">specifications </w:t>
      </w:r>
      <w:r w:rsidR="0095247F">
        <w:t>such as TLS 1.3, IKEv2</w:t>
      </w:r>
      <w:r w:rsidR="000975AE">
        <w:t>, JWE, JWS</w:t>
      </w:r>
      <w:r w:rsidR="0087759B">
        <w:t xml:space="preserve"> and others</w:t>
      </w:r>
      <w:r w:rsidR="003B2BD9">
        <w:t xml:space="preserve">. IETF has been working on several drafts for adopting </w:t>
      </w:r>
      <w:r w:rsidR="00F57D01">
        <w:t>t</w:t>
      </w:r>
      <w:r w:rsidR="003B2BD9">
        <w:t xml:space="preserve">he use of </w:t>
      </w:r>
      <w:r w:rsidR="000975AE">
        <w:t>PQ and PQT algorithms in the</w:t>
      </w:r>
      <w:r w:rsidR="00F57D01">
        <w:t>se protocols</w:t>
      </w:r>
      <w:r w:rsidR="00806F4D">
        <w:t xml:space="preserve">. </w:t>
      </w:r>
      <w:r w:rsidR="001B0E3D">
        <w:t>Though many of these</w:t>
      </w:r>
      <w:r w:rsidR="006E310F">
        <w:t xml:space="preserve"> drafts are quite stable and expected</w:t>
      </w:r>
      <w:r w:rsidR="00763C84">
        <w:t xml:space="preserve"> to become RFCs </w:t>
      </w:r>
      <w:r w:rsidR="00D42E90">
        <w:t>prior to Rel-20 normative work</w:t>
      </w:r>
      <w:r w:rsidR="00763C84">
        <w:t>, in some cases</w:t>
      </w:r>
      <w:r w:rsidR="000A642F">
        <w:t xml:space="preserve"> conversion of these drafts into RFCs may take much longer time</w:t>
      </w:r>
      <w:r w:rsidR="006E310F">
        <w:t>, and waiting for these RFCs</w:t>
      </w:r>
      <w:r w:rsidR="001B11C2">
        <w:t xml:space="preserve"> as a precondition to progress to normative work</w:t>
      </w:r>
      <w:r w:rsidR="006E310F">
        <w:t xml:space="preserve"> would hinder </w:t>
      </w:r>
      <w:r w:rsidR="00403636">
        <w:t xml:space="preserve">meeting the recommended timelines. </w:t>
      </w:r>
    </w:p>
    <w:p w14:paraId="45FAC4A9" w14:textId="665DD519" w:rsidR="00CB6B7E" w:rsidRDefault="00CB6B7E">
      <w:r>
        <w:t>When a 3GPP crypto profile does not explicitly forbid a cryptographic algorithm, it means that the cryptographic algorithm is optional to use. Since the 3GPP profiles for TLS 1.3 and IKEv2 do not currently list any PQC algorithms (i.e., do not forbid any PQC algorithms either), ML-KEM, ML-DSA, and SLH-DSA are effectively optional to use, and can be implemented by vendors</w:t>
      </w:r>
      <w:r w:rsidR="004737BB">
        <w:t xml:space="preserve"> </w:t>
      </w:r>
      <w:r w:rsidR="00241F31">
        <w:t xml:space="preserve">— </w:t>
      </w:r>
      <w:r w:rsidR="004737BB" w:rsidRPr="004737BB">
        <w:t>while this allows implementation by vendors, non-3GPP-specified security profiles can hinder interoperability</w:t>
      </w:r>
      <w:r>
        <w:t xml:space="preserve">. </w:t>
      </w:r>
      <w:r w:rsidR="007F2441">
        <w:t>Nevertheless</w:t>
      </w:r>
      <w:r w:rsidR="005501BE">
        <w:t>, n</w:t>
      </w:r>
      <w:r>
        <w:t>odes supporting PQC algorithms can still interoperate with legacy nodes that do not support PQC algorithms, provided both sides are standards compliant.</w:t>
      </w:r>
    </w:p>
    <w:p w14:paraId="497CD457" w14:textId="145AF0F3" w:rsidR="00800D80" w:rsidRPr="00654A3F" w:rsidRDefault="00654A3F">
      <w:pPr>
        <w:rPr>
          <w:iCs/>
        </w:rPr>
      </w:pPr>
      <w:r w:rsidRPr="00654A3F">
        <w:rPr>
          <w:iCs/>
        </w:rPr>
        <w:t>Code points are available for ML-KEM, hybrid ML-KEM, and ML-DSA.  They are considered suitable for wide range of applications. Given the principle of having backup algorithms, and 3GPPs preference to reference</w:t>
      </w:r>
      <w:r w:rsidR="008B0FCB">
        <w:rPr>
          <w:iCs/>
        </w:rPr>
        <w:t xml:space="preserve">, in normative </w:t>
      </w:r>
      <w:r w:rsidR="003B55D0">
        <w:rPr>
          <w:iCs/>
        </w:rPr>
        <w:t>text,</w:t>
      </w:r>
      <w:r w:rsidRPr="00654A3F">
        <w:rPr>
          <w:iCs/>
        </w:rPr>
        <w:t xml:space="preserve"> RFCs over working group adopted draft, 3GPP </w:t>
      </w:r>
      <w:r w:rsidR="003B55D0">
        <w:rPr>
          <w:iCs/>
        </w:rPr>
        <w:t>should</w:t>
      </w:r>
      <w:r w:rsidRPr="00654A3F">
        <w:rPr>
          <w:iCs/>
        </w:rPr>
        <w:t xml:space="preserve"> consider sending an LS to the IETF urging IETF to quickly publish RFCs on how to use ML-KEM, ML-DSA, and SLH-DSA in all IETF protocols used by 3GPP.</w:t>
      </w:r>
      <w:r w:rsidR="00246D58" w:rsidRPr="00654A3F">
        <w:rPr>
          <w:iCs/>
        </w:rPr>
        <w:t xml:space="preserve"> </w:t>
      </w:r>
    </w:p>
    <w:p w14:paraId="51EA8C30" w14:textId="77777777" w:rsidR="00C022E3" w:rsidRDefault="00C022E3">
      <w:pPr>
        <w:pStyle w:val="Heading1"/>
      </w:pPr>
      <w:r>
        <w:t>4</w:t>
      </w:r>
      <w:r>
        <w:tab/>
        <w:t xml:space="preserve">Detailed </w:t>
      </w:r>
      <w:proofErr w:type="gramStart"/>
      <w:r>
        <w:t>proposal</w:t>
      </w:r>
      <w:proofErr w:type="gramEnd"/>
    </w:p>
    <w:p w14:paraId="146B8E40" w14:textId="69091A87" w:rsidR="00BB081B" w:rsidRPr="00857465" w:rsidRDefault="003B55D0">
      <w:pPr>
        <w:rPr>
          <w:iCs/>
        </w:rPr>
      </w:pPr>
      <w:r>
        <w:rPr>
          <w:iCs/>
        </w:rPr>
        <w:t>S</w:t>
      </w:r>
      <w:r w:rsidRPr="00654A3F">
        <w:rPr>
          <w:iCs/>
        </w:rPr>
        <w:t>end an LS to the IETF</w:t>
      </w:r>
      <w:r w:rsidR="00FE6DA8">
        <w:rPr>
          <w:iCs/>
        </w:rPr>
        <w:t xml:space="preserve"> (</w:t>
      </w:r>
      <w:r w:rsidR="00FE6DA8" w:rsidRPr="00FE6DA8">
        <w:rPr>
          <w:iCs/>
        </w:rPr>
        <w:t>TLS</w:t>
      </w:r>
      <w:r w:rsidR="00531FC8">
        <w:rPr>
          <w:iCs/>
        </w:rPr>
        <w:t xml:space="preserve">, </w:t>
      </w:r>
      <w:r w:rsidR="00FE6DA8" w:rsidRPr="00FE6DA8">
        <w:rPr>
          <w:iCs/>
        </w:rPr>
        <w:t>LAMPS</w:t>
      </w:r>
      <w:r w:rsidR="00B3580D">
        <w:rPr>
          <w:iCs/>
        </w:rPr>
        <w:t>,</w:t>
      </w:r>
      <w:r w:rsidR="00FE6DA8" w:rsidRPr="00FE6DA8">
        <w:rPr>
          <w:iCs/>
        </w:rPr>
        <w:t xml:space="preserve"> IPSECME</w:t>
      </w:r>
      <w:r w:rsidR="00B3580D">
        <w:rPr>
          <w:iCs/>
        </w:rPr>
        <w:t>,</w:t>
      </w:r>
      <w:r w:rsidR="00FE6DA8" w:rsidRPr="00FE6DA8">
        <w:rPr>
          <w:iCs/>
        </w:rPr>
        <w:t xml:space="preserve"> JOSE</w:t>
      </w:r>
      <w:r w:rsidR="00B3580D">
        <w:rPr>
          <w:iCs/>
        </w:rPr>
        <w:t>, and</w:t>
      </w:r>
      <w:r w:rsidR="00FE6DA8" w:rsidRPr="00FE6DA8">
        <w:rPr>
          <w:iCs/>
        </w:rPr>
        <w:t xml:space="preserve"> COSE</w:t>
      </w:r>
      <w:r w:rsidR="00FE6DA8">
        <w:rPr>
          <w:iCs/>
        </w:rPr>
        <w:t>)</w:t>
      </w:r>
      <w:r w:rsidRPr="00654A3F">
        <w:rPr>
          <w:iCs/>
        </w:rPr>
        <w:t xml:space="preserve"> urging IETF to quickly publish RFCs on how to use ML-KEM, ML-DSA, and SLH-DSA in all IETF protocols used by 3GPP. </w:t>
      </w:r>
    </w:p>
    <w:sectPr w:rsidR="00BB081B" w:rsidRPr="008574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820A3" w14:textId="77777777" w:rsidR="009358E9" w:rsidRDefault="009358E9">
      <w:r>
        <w:separator/>
      </w:r>
    </w:p>
  </w:endnote>
  <w:endnote w:type="continuationSeparator" w:id="0">
    <w:p w14:paraId="614D85EC" w14:textId="77777777" w:rsidR="009358E9" w:rsidRDefault="00935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68274" w14:textId="77777777" w:rsidR="009358E9" w:rsidRDefault="009358E9">
      <w:r>
        <w:separator/>
      </w:r>
    </w:p>
  </w:footnote>
  <w:footnote w:type="continuationSeparator" w:id="0">
    <w:p w14:paraId="58A12F06" w14:textId="77777777" w:rsidR="009358E9" w:rsidRDefault="009358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074260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2068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5585458">
    <w:abstractNumId w:val="13"/>
  </w:num>
  <w:num w:numId="4" w16cid:durableId="345329099">
    <w:abstractNumId w:val="16"/>
  </w:num>
  <w:num w:numId="5" w16cid:durableId="949122249">
    <w:abstractNumId w:val="15"/>
  </w:num>
  <w:num w:numId="6" w16cid:durableId="171383183">
    <w:abstractNumId w:val="11"/>
  </w:num>
  <w:num w:numId="7" w16cid:durableId="1237714210">
    <w:abstractNumId w:val="12"/>
  </w:num>
  <w:num w:numId="8" w16cid:durableId="500509071">
    <w:abstractNumId w:val="20"/>
  </w:num>
  <w:num w:numId="9" w16cid:durableId="394816767">
    <w:abstractNumId w:val="18"/>
  </w:num>
  <w:num w:numId="10" w16cid:durableId="1186284055">
    <w:abstractNumId w:val="19"/>
  </w:num>
  <w:num w:numId="11" w16cid:durableId="1087311064">
    <w:abstractNumId w:val="14"/>
  </w:num>
  <w:num w:numId="12" w16cid:durableId="1582987108">
    <w:abstractNumId w:val="17"/>
  </w:num>
  <w:num w:numId="13" w16cid:durableId="147749597">
    <w:abstractNumId w:val="9"/>
  </w:num>
  <w:num w:numId="14" w16cid:durableId="1362628867">
    <w:abstractNumId w:val="7"/>
  </w:num>
  <w:num w:numId="15" w16cid:durableId="1658072509">
    <w:abstractNumId w:val="6"/>
  </w:num>
  <w:num w:numId="16" w16cid:durableId="1701515019">
    <w:abstractNumId w:val="5"/>
  </w:num>
  <w:num w:numId="17" w16cid:durableId="1081492045">
    <w:abstractNumId w:val="4"/>
  </w:num>
  <w:num w:numId="18" w16cid:durableId="1156264501">
    <w:abstractNumId w:val="8"/>
  </w:num>
  <w:num w:numId="19" w16cid:durableId="1321227953">
    <w:abstractNumId w:val="3"/>
  </w:num>
  <w:num w:numId="20" w16cid:durableId="433210224">
    <w:abstractNumId w:val="2"/>
  </w:num>
  <w:num w:numId="21" w16cid:durableId="1674526456">
    <w:abstractNumId w:val="1"/>
  </w:num>
  <w:num w:numId="22" w16cid:durableId="17987203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8A0"/>
    <w:rsid w:val="000413F1"/>
    <w:rsid w:val="000441D7"/>
    <w:rsid w:val="000442B7"/>
    <w:rsid w:val="00046389"/>
    <w:rsid w:val="00051B90"/>
    <w:rsid w:val="000550AB"/>
    <w:rsid w:val="000606AE"/>
    <w:rsid w:val="00067A9C"/>
    <w:rsid w:val="00070C36"/>
    <w:rsid w:val="00071296"/>
    <w:rsid w:val="00074722"/>
    <w:rsid w:val="000819D8"/>
    <w:rsid w:val="000934A6"/>
    <w:rsid w:val="00097439"/>
    <w:rsid w:val="000975AE"/>
    <w:rsid w:val="000A0878"/>
    <w:rsid w:val="000A2C6C"/>
    <w:rsid w:val="000A354B"/>
    <w:rsid w:val="000A4660"/>
    <w:rsid w:val="000A642F"/>
    <w:rsid w:val="000B1F1D"/>
    <w:rsid w:val="000D1B5B"/>
    <w:rsid w:val="0010401F"/>
    <w:rsid w:val="00110554"/>
    <w:rsid w:val="00112FC3"/>
    <w:rsid w:val="001147E1"/>
    <w:rsid w:val="00123CBC"/>
    <w:rsid w:val="00125B80"/>
    <w:rsid w:val="00173FA3"/>
    <w:rsid w:val="0018002A"/>
    <w:rsid w:val="001842C7"/>
    <w:rsid w:val="00184B6F"/>
    <w:rsid w:val="00184BEB"/>
    <w:rsid w:val="001861E5"/>
    <w:rsid w:val="001917FB"/>
    <w:rsid w:val="001948E4"/>
    <w:rsid w:val="001A50F0"/>
    <w:rsid w:val="001B0E3D"/>
    <w:rsid w:val="001B11C2"/>
    <w:rsid w:val="001B1652"/>
    <w:rsid w:val="001B563C"/>
    <w:rsid w:val="001C3A7E"/>
    <w:rsid w:val="001C3EC8"/>
    <w:rsid w:val="001C49F1"/>
    <w:rsid w:val="001D0A93"/>
    <w:rsid w:val="001D2BD4"/>
    <w:rsid w:val="001D6911"/>
    <w:rsid w:val="001F01A7"/>
    <w:rsid w:val="001F33ED"/>
    <w:rsid w:val="001F71C5"/>
    <w:rsid w:val="00201947"/>
    <w:rsid w:val="0020395B"/>
    <w:rsid w:val="002046CB"/>
    <w:rsid w:val="00204DC9"/>
    <w:rsid w:val="002062C0"/>
    <w:rsid w:val="0020652C"/>
    <w:rsid w:val="00210095"/>
    <w:rsid w:val="00215130"/>
    <w:rsid w:val="002168D8"/>
    <w:rsid w:val="00217563"/>
    <w:rsid w:val="00220309"/>
    <w:rsid w:val="00222A25"/>
    <w:rsid w:val="00230002"/>
    <w:rsid w:val="00241F31"/>
    <w:rsid w:val="00244C9A"/>
    <w:rsid w:val="00246D58"/>
    <w:rsid w:val="00247216"/>
    <w:rsid w:val="00266694"/>
    <w:rsid w:val="0026702C"/>
    <w:rsid w:val="00270EB2"/>
    <w:rsid w:val="002A1857"/>
    <w:rsid w:val="002A264B"/>
    <w:rsid w:val="002A4733"/>
    <w:rsid w:val="002A636E"/>
    <w:rsid w:val="002C263E"/>
    <w:rsid w:val="002C4128"/>
    <w:rsid w:val="002C510C"/>
    <w:rsid w:val="002C7F38"/>
    <w:rsid w:val="002D448D"/>
    <w:rsid w:val="00301803"/>
    <w:rsid w:val="0030628A"/>
    <w:rsid w:val="00321DCD"/>
    <w:rsid w:val="00322276"/>
    <w:rsid w:val="00322F82"/>
    <w:rsid w:val="00343D42"/>
    <w:rsid w:val="0035122B"/>
    <w:rsid w:val="00353451"/>
    <w:rsid w:val="00371032"/>
    <w:rsid w:val="00371B44"/>
    <w:rsid w:val="00372C92"/>
    <w:rsid w:val="0037356F"/>
    <w:rsid w:val="003875BB"/>
    <w:rsid w:val="003878C9"/>
    <w:rsid w:val="003933AA"/>
    <w:rsid w:val="0039363A"/>
    <w:rsid w:val="00394F79"/>
    <w:rsid w:val="003962CF"/>
    <w:rsid w:val="003A2F93"/>
    <w:rsid w:val="003B2A12"/>
    <w:rsid w:val="003B2BD9"/>
    <w:rsid w:val="003B55D0"/>
    <w:rsid w:val="003C122B"/>
    <w:rsid w:val="003C5A97"/>
    <w:rsid w:val="003C7A04"/>
    <w:rsid w:val="003D1DF8"/>
    <w:rsid w:val="003D40C7"/>
    <w:rsid w:val="003D5F82"/>
    <w:rsid w:val="003E4DC8"/>
    <w:rsid w:val="003F52B2"/>
    <w:rsid w:val="003F6E74"/>
    <w:rsid w:val="00403636"/>
    <w:rsid w:val="0040433C"/>
    <w:rsid w:val="004062B2"/>
    <w:rsid w:val="004068EE"/>
    <w:rsid w:val="00413068"/>
    <w:rsid w:val="0042123B"/>
    <w:rsid w:val="004363BC"/>
    <w:rsid w:val="00440414"/>
    <w:rsid w:val="0044154B"/>
    <w:rsid w:val="00445C82"/>
    <w:rsid w:val="004558E9"/>
    <w:rsid w:val="0045777E"/>
    <w:rsid w:val="00462B95"/>
    <w:rsid w:val="004737BB"/>
    <w:rsid w:val="004866C6"/>
    <w:rsid w:val="00493929"/>
    <w:rsid w:val="004959AC"/>
    <w:rsid w:val="004A5A7A"/>
    <w:rsid w:val="004B3753"/>
    <w:rsid w:val="004B4B1F"/>
    <w:rsid w:val="004C0B98"/>
    <w:rsid w:val="004C31D2"/>
    <w:rsid w:val="004C3489"/>
    <w:rsid w:val="004C34AB"/>
    <w:rsid w:val="004D55C2"/>
    <w:rsid w:val="004F3275"/>
    <w:rsid w:val="004F54D5"/>
    <w:rsid w:val="005036D6"/>
    <w:rsid w:val="00504E8B"/>
    <w:rsid w:val="005106E5"/>
    <w:rsid w:val="00520149"/>
    <w:rsid w:val="00521131"/>
    <w:rsid w:val="0052703E"/>
    <w:rsid w:val="00527C0B"/>
    <w:rsid w:val="005311BC"/>
    <w:rsid w:val="00531225"/>
    <w:rsid w:val="00531FC8"/>
    <w:rsid w:val="005410F6"/>
    <w:rsid w:val="00546C96"/>
    <w:rsid w:val="005501BE"/>
    <w:rsid w:val="00551EF6"/>
    <w:rsid w:val="005729C4"/>
    <w:rsid w:val="00575466"/>
    <w:rsid w:val="005769DE"/>
    <w:rsid w:val="005801D4"/>
    <w:rsid w:val="0059227B"/>
    <w:rsid w:val="005926D9"/>
    <w:rsid w:val="005A6FA5"/>
    <w:rsid w:val="005B0966"/>
    <w:rsid w:val="005B795D"/>
    <w:rsid w:val="005C6CA0"/>
    <w:rsid w:val="005D0F46"/>
    <w:rsid w:val="005D139B"/>
    <w:rsid w:val="005D67DF"/>
    <w:rsid w:val="005D7E50"/>
    <w:rsid w:val="005E4005"/>
    <w:rsid w:val="005E4CF5"/>
    <w:rsid w:val="005E6547"/>
    <w:rsid w:val="0060514A"/>
    <w:rsid w:val="00607E30"/>
    <w:rsid w:val="0061189B"/>
    <w:rsid w:val="00613820"/>
    <w:rsid w:val="00616101"/>
    <w:rsid w:val="00616F03"/>
    <w:rsid w:val="00631DDE"/>
    <w:rsid w:val="00652248"/>
    <w:rsid w:val="00653D23"/>
    <w:rsid w:val="00654A3F"/>
    <w:rsid w:val="00657A26"/>
    <w:rsid w:val="00657B80"/>
    <w:rsid w:val="00675B3C"/>
    <w:rsid w:val="00677063"/>
    <w:rsid w:val="0069495C"/>
    <w:rsid w:val="006A0F8B"/>
    <w:rsid w:val="006A2345"/>
    <w:rsid w:val="006B4367"/>
    <w:rsid w:val="006C4257"/>
    <w:rsid w:val="006D340A"/>
    <w:rsid w:val="006E310F"/>
    <w:rsid w:val="006F1D0F"/>
    <w:rsid w:val="006F585B"/>
    <w:rsid w:val="006F6A56"/>
    <w:rsid w:val="00703A79"/>
    <w:rsid w:val="00707694"/>
    <w:rsid w:val="00715A1D"/>
    <w:rsid w:val="00726CF3"/>
    <w:rsid w:val="00727054"/>
    <w:rsid w:val="00731502"/>
    <w:rsid w:val="00732615"/>
    <w:rsid w:val="007532F0"/>
    <w:rsid w:val="0075369E"/>
    <w:rsid w:val="0075586E"/>
    <w:rsid w:val="00760BB0"/>
    <w:rsid w:val="0076157A"/>
    <w:rsid w:val="00763C84"/>
    <w:rsid w:val="00784593"/>
    <w:rsid w:val="00787A8C"/>
    <w:rsid w:val="007A00EF"/>
    <w:rsid w:val="007B14E4"/>
    <w:rsid w:val="007B19EA"/>
    <w:rsid w:val="007C0A2D"/>
    <w:rsid w:val="007C27B0"/>
    <w:rsid w:val="007E537E"/>
    <w:rsid w:val="007F2441"/>
    <w:rsid w:val="007F300B"/>
    <w:rsid w:val="007F45D7"/>
    <w:rsid w:val="00800D80"/>
    <w:rsid w:val="008014C3"/>
    <w:rsid w:val="00801A4A"/>
    <w:rsid w:val="00804D2D"/>
    <w:rsid w:val="00806F4D"/>
    <w:rsid w:val="0081346F"/>
    <w:rsid w:val="00826D11"/>
    <w:rsid w:val="0082729B"/>
    <w:rsid w:val="008327E5"/>
    <w:rsid w:val="00835D14"/>
    <w:rsid w:val="00842C52"/>
    <w:rsid w:val="00844883"/>
    <w:rsid w:val="00850812"/>
    <w:rsid w:val="00850AC2"/>
    <w:rsid w:val="00853DCA"/>
    <w:rsid w:val="00857465"/>
    <w:rsid w:val="00864C7B"/>
    <w:rsid w:val="00871F0A"/>
    <w:rsid w:val="00872560"/>
    <w:rsid w:val="00876B9A"/>
    <w:rsid w:val="0087759B"/>
    <w:rsid w:val="00881748"/>
    <w:rsid w:val="008841F2"/>
    <w:rsid w:val="00891D38"/>
    <w:rsid w:val="008933BF"/>
    <w:rsid w:val="008A10C4"/>
    <w:rsid w:val="008B0248"/>
    <w:rsid w:val="008B0FCB"/>
    <w:rsid w:val="008C128B"/>
    <w:rsid w:val="008C2046"/>
    <w:rsid w:val="008D1746"/>
    <w:rsid w:val="008D56D9"/>
    <w:rsid w:val="008F5F33"/>
    <w:rsid w:val="0091046A"/>
    <w:rsid w:val="009128E9"/>
    <w:rsid w:val="0092544D"/>
    <w:rsid w:val="00926ABD"/>
    <w:rsid w:val="009271BA"/>
    <w:rsid w:val="009358E9"/>
    <w:rsid w:val="00943626"/>
    <w:rsid w:val="00945FDA"/>
    <w:rsid w:val="00947F4E"/>
    <w:rsid w:val="0095247F"/>
    <w:rsid w:val="00966D47"/>
    <w:rsid w:val="00966DBF"/>
    <w:rsid w:val="00971A2B"/>
    <w:rsid w:val="00992312"/>
    <w:rsid w:val="0099755E"/>
    <w:rsid w:val="00997D4F"/>
    <w:rsid w:val="009A67D6"/>
    <w:rsid w:val="009B53DA"/>
    <w:rsid w:val="009C0DED"/>
    <w:rsid w:val="009C302C"/>
    <w:rsid w:val="009E6C26"/>
    <w:rsid w:val="009E7FBC"/>
    <w:rsid w:val="00A07CB0"/>
    <w:rsid w:val="00A25085"/>
    <w:rsid w:val="00A37D7F"/>
    <w:rsid w:val="00A418B7"/>
    <w:rsid w:val="00A44EAA"/>
    <w:rsid w:val="00A46410"/>
    <w:rsid w:val="00A510BC"/>
    <w:rsid w:val="00A51472"/>
    <w:rsid w:val="00A57688"/>
    <w:rsid w:val="00A72F1E"/>
    <w:rsid w:val="00A73862"/>
    <w:rsid w:val="00A740F3"/>
    <w:rsid w:val="00A7694B"/>
    <w:rsid w:val="00A769E7"/>
    <w:rsid w:val="00A84A94"/>
    <w:rsid w:val="00A85F5B"/>
    <w:rsid w:val="00A86BF7"/>
    <w:rsid w:val="00A913A4"/>
    <w:rsid w:val="00A96B4A"/>
    <w:rsid w:val="00AA2D4C"/>
    <w:rsid w:val="00AA5C23"/>
    <w:rsid w:val="00AB005B"/>
    <w:rsid w:val="00AB3DB2"/>
    <w:rsid w:val="00AD0389"/>
    <w:rsid w:val="00AD1DAA"/>
    <w:rsid w:val="00AF1E23"/>
    <w:rsid w:val="00AF7F81"/>
    <w:rsid w:val="00B01135"/>
    <w:rsid w:val="00B01AFF"/>
    <w:rsid w:val="00B01C41"/>
    <w:rsid w:val="00B05CC7"/>
    <w:rsid w:val="00B15617"/>
    <w:rsid w:val="00B160A0"/>
    <w:rsid w:val="00B176EB"/>
    <w:rsid w:val="00B23F17"/>
    <w:rsid w:val="00B27E39"/>
    <w:rsid w:val="00B350D8"/>
    <w:rsid w:val="00B3580D"/>
    <w:rsid w:val="00B43458"/>
    <w:rsid w:val="00B4702A"/>
    <w:rsid w:val="00B56652"/>
    <w:rsid w:val="00B60E27"/>
    <w:rsid w:val="00B736F6"/>
    <w:rsid w:val="00B75E20"/>
    <w:rsid w:val="00B76763"/>
    <w:rsid w:val="00B7732B"/>
    <w:rsid w:val="00B8563A"/>
    <w:rsid w:val="00B879F0"/>
    <w:rsid w:val="00BA0C69"/>
    <w:rsid w:val="00BA6F98"/>
    <w:rsid w:val="00BB007E"/>
    <w:rsid w:val="00BB05D2"/>
    <w:rsid w:val="00BB081B"/>
    <w:rsid w:val="00BB7A9D"/>
    <w:rsid w:val="00BC25AA"/>
    <w:rsid w:val="00BC43FF"/>
    <w:rsid w:val="00BE32A0"/>
    <w:rsid w:val="00BF2E5D"/>
    <w:rsid w:val="00BF47AE"/>
    <w:rsid w:val="00C0047E"/>
    <w:rsid w:val="00C01C06"/>
    <w:rsid w:val="00C022E3"/>
    <w:rsid w:val="00C04C64"/>
    <w:rsid w:val="00C16818"/>
    <w:rsid w:val="00C343EF"/>
    <w:rsid w:val="00C35145"/>
    <w:rsid w:val="00C354EF"/>
    <w:rsid w:val="00C43B1C"/>
    <w:rsid w:val="00C4712D"/>
    <w:rsid w:val="00C555C9"/>
    <w:rsid w:val="00C66911"/>
    <w:rsid w:val="00C66AEF"/>
    <w:rsid w:val="00C81DCB"/>
    <w:rsid w:val="00C94F55"/>
    <w:rsid w:val="00CA7D62"/>
    <w:rsid w:val="00CB07A8"/>
    <w:rsid w:val="00CB648E"/>
    <w:rsid w:val="00CB6B7E"/>
    <w:rsid w:val="00CD17DE"/>
    <w:rsid w:val="00CD4A57"/>
    <w:rsid w:val="00CD5781"/>
    <w:rsid w:val="00CE1AA4"/>
    <w:rsid w:val="00CF17DF"/>
    <w:rsid w:val="00CF323C"/>
    <w:rsid w:val="00CF3A76"/>
    <w:rsid w:val="00CF6F0E"/>
    <w:rsid w:val="00D05AB5"/>
    <w:rsid w:val="00D138F3"/>
    <w:rsid w:val="00D33604"/>
    <w:rsid w:val="00D373F3"/>
    <w:rsid w:val="00D37B08"/>
    <w:rsid w:val="00D423B0"/>
    <w:rsid w:val="00D42C26"/>
    <w:rsid w:val="00D42E90"/>
    <w:rsid w:val="00D437FF"/>
    <w:rsid w:val="00D5130C"/>
    <w:rsid w:val="00D62265"/>
    <w:rsid w:val="00D65E59"/>
    <w:rsid w:val="00D66164"/>
    <w:rsid w:val="00D72CF5"/>
    <w:rsid w:val="00D8512E"/>
    <w:rsid w:val="00D93CE9"/>
    <w:rsid w:val="00D947A8"/>
    <w:rsid w:val="00D97AD4"/>
    <w:rsid w:val="00DA1E58"/>
    <w:rsid w:val="00DA73F7"/>
    <w:rsid w:val="00DC12DC"/>
    <w:rsid w:val="00DC6471"/>
    <w:rsid w:val="00DC772B"/>
    <w:rsid w:val="00DD04CE"/>
    <w:rsid w:val="00DE1AA3"/>
    <w:rsid w:val="00DE47E4"/>
    <w:rsid w:val="00DE4EF2"/>
    <w:rsid w:val="00DE683B"/>
    <w:rsid w:val="00DF0AAD"/>
    <w:rsid w:val="00DF2C0E"/>
    <w:rsid w:val="00E04DB6"/>
    <w:rsid w:val="00E06FFB"/>
    <w:rsid w:val="00E14EB6"/>
    <w:rsid w:val="00E16FE3"/>
    <w:rsid w:val="00E175E1"/>
    <w:rsid w:val="00E17625"/>
    <w:rsid w:val="00E1773F"/>
    <w:rsid w:val="00E20281"/>
    <w:rsid w:val="00E25199"/>
    <w:rsid w:val="00E30155"/>
    <w:rsid w:val="00E54BD1"/>
    <w:rsid w:val="00E63AF7"/>
    <w:rsid w:val="00E67947"/>
    <w:rsid w:val="00E919DD"/>
    <w:rsid w:val="00E91FE1"/>
    <w:rsid w:val="00EA5E95"/>
    <w:rsid w:val="00EA6033"/>
    <w:rsid w:val="00EB46B0"/>
    <w:rsid w:val="00EC4447"/>
    <w:rsid w:val="00EC6F55"/>
    <w:rsid w:val="00EC7814"/>
    <w:rsid w:val="00ED281B"/>
    <w:rsid w:val="00ED4954"/>
    <w:rsid w:val="00EE0943"/>
    <w:rsid w:val="00EE33A2"/>
    <w:rsid w:val="00F00E37"/>
    <w:rsid w:val="00F04712"/>
    <w:rsid w:val="00F11395"/>
    <w:rsid w:val="00F15588"/>
    <w:rsid w:val="00F259E2"/>
    <w:rsid w:val="00F36921"/>
    <w:rsid w:val="00F37849"/>
    <w:rsid w:val="00F443E9"/>
    <w:rsid w:val="00F53C41"/>
    <w:rsid w:val="00F54A0A"/>
    <w:rsid w:val="00F57D01"/>
    <w:rsid w:val="00F640CC"/>
    <w:rsid w:val="00F67A1C"/>
    <w:rsid w:val="00F82716"/>
    <w:rsid w:val="00F82C5B"/>
    <w:rsid w:val="00F8498C"/>
    <w:rsid w:val="00F8555F"/>
    <w:rsid w:val="00F90C34"/>
    <w:rsid w:val="00F90E90"/>
    <w:rsid w:val="00FA3376"/>
    <w:rsid w:val="00FA37DD"/>
    <w:rsid w:val="00FB7118"/>
    <w:rsid w:val="00FC3181"/>
    <w:rsid w:val="00FC3CCD"/>
    <w:rsid w:val="00FC63AA"/>
    <w:rsid w:val="00FE5EBA"/>
    <w:rsid w:val="00FE6DA8"/>
    <w:rsid w:val="00FE7355"/>
    <w:rsid w:val="063BA1D0"/>
    <w:rsid w:val="0BAEF484"/>
    <w:rsid w:val="0E76EE9B"/>
    <w:rsid w:val="11485F0B"/>
    <w:rsid w:val="1CEFB804"/>
    <w:rsid w:val="2001BA1D"/>
    <w:rsid w:val="261A6CEF"/>
    <w:rsid w:val="31F29CD7"/>
    <w:rsid w:val="3A0C479A"/>
    <w:rsid w:val="3A49FB45"/>
    <w:rsid w:val="4300310F"/>
    <w:rsid w:val="4C2169D8"/>
    <w:rsid w:val="5F6A332A"/>
    <w:rsid w:val="6482BBA9"/>
    <w:rsid w:val="6D721860"/>
    <w:rsid w:val="6EEBCBE1"/>
    <w:rsid w:val="7C565786"/>
    <w:rsid w:val="7D13FA87"/>
    <w:rsid w:val="7DA741A2"/>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433F46"/>
  <w15:chartTrackingRefBased/>
  <w15:docId w15:val="{7770BCFD-7B7E-4673-9FD4-19F22DDBB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en-SE"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bidi="ar-SA"/>
    </w:rPr>
  </w:style>
  <w:style w:type="paragraph" w:customStyle="1" w:styleId="tdoc-header">
    <w:name w:val="tdoc-header"/>
    <w:rPr>
      <w:rFonts w:ascii="Arial" w:hAnsi="Arial"/>
      <w:sz w:val="24"/>
      <w:lang w:val="en-GB" w:eastAsia="en-US"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bidi="ar-SA"/>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bidi="ar-SA"/>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3E4DC8"/>
    <w:rPr>
      <w:rFonts w:ascii="Times New Roman" w:hAnsi="Times New Roman"/>
      <w:lang w:val="en-GB" w:eastAsia="en-US" w:bidi="ar-SA"/>
    </w:rPr>
  </w:style>
  <w:style w:type="character" w:styleId="Mention">
    <w:name w:val="Mention"/>
    <w:uiPriority w:val="99"/>
    <w:unhideWhenUsed/>
    <w:rsid w:val="000441D7"/>
    <w:rPr>
      <w:color w:val="2B579A"/>
      <w:shd w:val="clear" w:color="auto" w:fill="E1DFDD"/>
    </w:rPr>
  </w:style>
  <w:style w:type="character" w:styleId="UnresolvedMention">
    <w:name w:val="Unresolved Mention"/>
    <w:uiPriority w:val="99"/>
    <w:semiHidden/>
    <w:unhideWhenUsed/>
    <w:rsid w:val="00654A3F"/>
    <w:rPr>
      <w:color w:val="605E5C"/>
      <w:shd w:val="clear" w:color="auto" w:fill="E1DFDD"/>
    </w:rPr>
  </w:style>
  <w:style w:type="character" w:customStyle="1" w:styleId="EXChar">
    <w:name w:val="EX Char"/>
    <w:link w:val="EX"/>
    <w:qFormat/>
    <w:locked/>
    <w:rsid w:val="000138A0"/>
    <w:rPr>
      <w:rFonts w:ascii="Times New Roman" w:hAnsi="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6386271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31091148">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ncsc.gov.uk/guidance/pqc-migration-timelines" TargetMode="External"/><Relationship Id="rId18" Type="http://schemas.openxmlformats.org/officeDocument/2006/relationships/hyperlink" Target="https://nsm.no/getfile.php/1314334-1742808614/NSM/Filer/Dokumenter/Veiledere/NSM%20Cryptographic%20Recommendations%202025.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digital-strategy.ec.europa.eu/en/news/eu-reinforces-its-cybersecurity-post-quantum-cryptography" TargetMode="External"/><Relationship Id="rId17" Type="http://schemas.openxmlformats.org/officeDocument/2006/relationships/hyperlink" Target="https://www.ncsc.se/sv/aktuellt/kvantsaker-kryptografi/" TargetMode="External"/><Relationship Id="rId2" Type="http://schemas.openxmlformats.org/officeDocument/2006/relationships/customXml" Target="../customXml/item2.xml"/><Relationship Id="rId16" Type="http://schemas.openxmlformats.org/officeDocument/2006/relationships/hyperlink" Target="https://www.cyber.gc.ca/en/guidance/roadmap-migration-post-quantum-cryptography-government-canada-itsm40001" TargetMode="External"/><Relationship Id="rId20" Type="http://schemas.openxmlformats.org/officeDocument/2006/relationships/hyperlink" Target="https://www.3gpp.org/specifications-technologies/releases/release-2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cyber.gouv.fr/sites/default/files/2021/03/anssi-guide-mecanismes_crypto-2.04.pdf" TargetMode="External"/><Relationship Id="rId10" Type="http://schemas.openxmlformats.org/officeDocument/2006/relationships/footnotes" Target="footnotes.xml"/><Relationship Id="rId19" Type="http://schemas.openxmlformats.org/officeDocument/2006/relationships/hyperlink" Target="https://english.aivd.nl/binaries/aivd-en/documenten/publications/2024/12/3/the-pqc-migration-handbook/The+PQC+Migration+Handbook+.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media.defense.gov/2022/Sep/07/2003071836/-1/-1/0/CSI_CNSA_2.0_FAQ_.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ADQ376F6HWTR-1074192144-9901</_dlc_DocId>
    <_dlc_DocIdUrl xmlns="4397fad0-70af-449d-b129-6cf6df26877a">
      <Url>https://ericsson.sharepoint.com/sites/SRT/3GPP/_layouts/15/DocIdRedir.aspx?ID=ADQ376F6HWTR-1074192144-9901</Url>
      <Description>ADQ376F6HWTR-1074192144-9901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E15BEA0-CE22-4B39-99C1-3A64C13CCA4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CDEC2C31-BCB3-48BB-9DE4-441C26B44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CCCF29-DC85-46E9-8252-0CFAE62453E7}">
  <ds:schemaRefs>
    <ds:schemaRef ds:uri="http://schemas.microsoft.com/sharepoint/v3/contenttype/forms"/>
  </ds:schemaRefs>
</ds:datastoreItem>
</file>

<file path=customXml/itemProps4.xml><?xml version="1.0" encoding="utf-8"?>
<ds:datastoreItem xmlns:ds="http://schemas.openxmlformats.org/officeDocument/2006/customXml" ds:itemID="{A4D5CEE8-69B1-474B-9BD5-F0EB48906A7E}">
  <ds:schemaRefs>
    <ds:schemaRef ds:uri="Microsoft.SharePoint.Taxonomy.ContentTypeSync"/>
  </ds:schemaRefs>
</ds:datastoreItem>
</file>

<file path=customXml/itemProps5.xml><?xml version="1.0" encoding="utf-8"?>
<ds:datastoreItem xmlns:ds="http://schemas.openxmlformats.org/officeDocument/2006/customXml" ds:itemID="{7006A7B7-390D-4E1D-8384-F54F9D0311D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1003</Words>
  <Characters>5723</Characters>
  <Application>Microsoft Office Word</Application>
  <DocSecurity>0</DocSecurity>
  <Lines>47</Lines>
  <Paragraphs>13</Paragraphs>
  <ScaleCrop>false</ScaleCrop>
  <Company>3GPP Support Team</Company>
  <LinksUpToDate>false</LinksUpToDate>
  <CharactersWithSpaces>6713</CharactersWithSpaces>
  <SharedDoc>false</SharedDoc>
  <HLinks>
    <vt:vector size="60" baseType="variant">
      <vt:variant>
        <vt:i4>4587550</vt:i4>
      </vt:variant>
      <vt:variant>
        <vt:i4>27</vt:i4>
      </vt:variant>
      <vt:variant>
        <vt:i4>0</vt:i4>
      </vt:variant>
      <vt:variant>
        <vt:i4>5</vt:i4>
      </vt:variant>
      <vt:variant>
        <vt:lpwstr>https://www.3gpp.org/specifications-technologies/releases/release-20</vt:lpwstr>
      </vt:variant>
      <vt:variant>
        <vt:lpwstr/>
      </vt:variant>
      <vt:variant>
        <vt:i4>327692</vt:i4>
      </vt:variant>
      <vt:variant>
        <vt:i4>24</vt:i4>
      </vt:variant>
      <vt:variant>
        <vt:i4>0</vt:i4>
      </vt:variant>
      <vt:variant>
        <vt:i4>5</vt:i4>
      </vt:variant>
      <vt:variant>
        <vt:lpwstr>https://english.aivd.nl/binaries/aivd-en/documenten/publications/2024/12/3/the-pqc-migration-handbook/The+PQC+Migration+Handbook+.pdf</vt:lpwstr>
      </vt:variant>
      <vt:variant>
        <vt:lpwstr/>
      </vt:variant>
      <vt:variant>
        <vt:i4>6488168</vt:i4>
      </vt:variant>
      <vt:variant>
        <vt:i4>21</vt:i4>
      </vt:variant>
      <vt:variant>
        <vt:i4>0</vt:i4>
      </vt:variant>
      <vt:variant>
        <vt:i4>5</vt:i4>
      </vt:variant>
      <vt:variant>
        <vt:lpwstr>https://nsm.no/getfile.php/1314334-1742808614/NSM/Filer/Dokumenter/Veiledere/NSM Cryptographic Recommendations 2025.pdf</vt:lpwstr>
      </vt:variant>
      <vt:variant>
        <vt:lpwstr/>
      </vt:variant>
      <vt:variant>
        <vt:i4>2752610</vt:i4>
      </vt:variant>
      <vt:variant>
        <vt:i4>18</vt:i4>
      </vt:variant>
      <vt:variant>
        <vt:i4>0</vt:i4>
      </vt:variant>
      <vt:variant>
        <vt:i4>5</vt:i4>
      </vt:variant>
      <vt:variant>
        <vt:lpwstr>https://www.ncsc.se/sv/aktuellt/kvantsaker-kryptografi/</vt:lpwstr>
      </vt:variant>
      <vt:variant>
        <vt:lpwstr/>
      </vt:variant>
      <vt:variant>
        <vt:i4>6619232</vt:i4>
      </vt:variant>
      <vt:variant>
        <vt:i4>15</vt:i4>
      </vt:variant>
      <vt:variant>
        <vt:i4>0</vt:i4>
      </vt:variant>
      <vt:variant>
        <vt:i4>5</vt:i4>
      </vt:variant>
      <vt:variant>
        <vt:lpwstr>https://www.cyber.gc.ca/en/guidance/roadmap-migration-post-quantum-cryptography-government-canada-itsm40001</vt:lpwstr>
      </vt:variant>
      <vt:variant>
        <vt:lpwstr/>
      </vt:variant>
      <vt:variant>
        <vt:i4>1704051</vt:i4>
      </vt:variant>
      <vt:variant>
        <vt:i4>12</vt:i4>
      </vt:variant>
      <vt:variant>
        <vt:i4>0</vt:i4>
      </vt:variant>
      <vt:variant>
        <vt:i4>5</vt:i4>
      </vt:variant>
      <vt:variant>
        <vt:lpwstr>https://cyber.gouv.fr/sites/default/files/2021/03/anssi-guide-mecanismes_crypto-2.04.pdf</vt:lpwstr>
      </vt:variant>
      <vt:variant>
        <vt:lpwstr/>
      </vt:variant>
      <vt:variant>
        <vt:i4>1704051</vt:i4>
      </vt:variant>
      <vt:variant>
        <vt:i4>9</vt:i4>
      </vt:variant>
      <vt:variant>
        <vt:i4>0</vt:i4>
      </vt:variant>
      <vt:variant>
        <vt:i4>5</vt:i4>
      </vt:variant>
      <vt:variant>
        <vt:lpwstr>https://cyber.gouv.fr/sites/default/files/2021/03/anssi-guide-mecanismes_crypto-2.04.pdf</vt:lpwstr>
      </vt:variant>
      <vt:variant>
        <vt:lpwstr/>
      </vt:variant>
      <vt:variant>
        <vt:i4>1376285</vt:i4>
      </vt:variant>
      <vt:variant>
        <vt:i4>6</vt:i4>
      </vt:variant>
      <vt:variant>
        <vt:i4>0</vt:i4>
      </vt:variant>
      <vt:variant>
        <vt:i4>5</vt:i4>
      </vt:variant>
      <vt:variant>
        <vt:lpwstr>https://media.defense.gov/2022/Sep/07/2003071836/-1/-1/0/CSI_CNSA_2.0_FAQ_.PDF</vt:lpwstr>
      </vt:variant>
      <vt:variant>
        <vt:lpwstr/>
      </vt:variant>
      <vt:variant>
        <vt:i4>917515</vt:i4>
      </vt:variant>
      <vt:variant>
        <vt:i4>3</vt:i4>
      </vt:variant>
      <vt:variant>
        <vt:i4>0</vt:i4>
      </vt:variant>
      <vt:variant>
        <vt:i4>5</vt:i4>
      </vt:variant>
      <vt:variant>
        <vt:lpwstr>https://www.ncsc.gov.uk/guidance/pqc-migration-timelines</vt:lpwstr>
      </vt:variant>
      <vt:variant>
        <vt:lpwstr/>
      </vt:variant>
      <vt:variant>
        <vt:i4>2621491</vt:i4>
      </vt:variant>
      <vt:variant>
        <vt:i4>0</vt:i4>
      </vt:variant>
      <vt:variant>
        <vt:i4>0</vt:i4>
      </vt:variant>
      <vt:variant>
        <vt:i4>5</vt:i4>
      </vt:variant>
      <vt:variant>
        <vt:lpwstr>https://digital-strategy.ec.europa.eu/en/news/eu-reinforces-its-cybersecurity-post-quantum-cryptography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Mohsin_2</cp:lastModifiedBy>
  <cp:revision>142</cp:revision>
  <cp:lastPrinted>1900-01-01T08:00:00Z</cp:lastPrinted>
  <dcterms:created xsi:type="dcterms:W3CDTF">2025-09-25T16:04:00Z</dcterms:created>
  <dcterms:modified xsi:type="dcterms:W3CDTF">2025-10-06T09:11:00Z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f50a022e-60e1-4bc0-bf45-4765bba962c4</vt:lpwstr>
  </property>
</Properties>
</file>